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47E35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2A70C4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2A70C4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2A70C4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2A70C4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2A70C4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2A70C4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3472DA" w:rsidRPr="003472DA" w:rsidRDefault="00DD1F41" w:rsidP="00C51797">
      <w:pPr>
        <w:jc w:val="both"/>
        <w:rPr>
          <w:b/>
          <w:bCs/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bookmarkStart w:id="0" w:name="_GoBack"/>
      <w:bookmarkEnd w:id="0"/>
      <w:r w:rsidR="0020640A" w:rsidRPr="00E10018">
        <w:rPr>
          <w:b/>
          <w:color w:val="000000"/>
          <w:sz w:val="22"/>
          <w:szCs w:val="22"/>
          <w:shd w:val="clear" w:color="auto" w:fill="F8F9FA"/>
        </w:rPr>
        <w:t xml:space="preserve"> </w:t>
      </w:r>
    </w:p>
    <w:p w:rsidR="00C51797" w:rsidRPr="00BC1A32" w:rsidRDefault="00BC1A32" w:rsidP="00C51797">
      <w:pPr>
        <w:suppressAutoHyphens/>
        <w:overflowPunct w:val="0"/>
        <w:textAlignment w:val="baseline"/>
        <w:rPr>
          <w:bCs/>
          <w:color w:val="000000"/>
          <w:sz w:val="24"/>
          <w:szCs w:val="24"/>
        </w:rPr>
      </w:pPr>
      <w:r w:rsidRPr="00BC1A32">
        <w:rPr>
          <w:sz w:val="24"/>
          <w:szCs w:val="24"/>
          <w:shd w:val="clear" w:color="auto" w:fill="F8F9FA"/>
        </w:rPr>
        <w:t>В соответствии с письмом Управления по экологии и природопользованию  рядом с земельным участком находится санитарно-защитная зона хладокомбината.</w:t>
      </w:r>
    </w:p>
    <w:p w:rsidR="00CE0AFF" w:rsidRPr="001261F3" w:rsidRDefault="00CE0AFF" w:rsidP="003472DA">
      <w:pPr>
        <w:jc w:val="both"/>
        <w:rPr>
          <w:sz w:val="22"/>
          <w:szCs w:val="22"/>
        </w:rPr>
      </w:pPr>
    </w:p>
    <w:p w:rsidR="0020640A" w:rsidRDefault="0020640A" w:rsidP="0020640A">
      <w:pPr>
        <w:jc w:val="both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A70C4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A70C4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A70C4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A70C4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2A70C4" w:rsidRPr="005819CE">
        <w:rPr>
          <w:sz w:val="22"/>
          <w:szCs w:val="22"/>
        </w:rPr>
        <w:fldChar w:fldCharType="end"/>
      </w:r>
    </w:p>
    <w:p w:rsidR="00DE28DB" w:rsidRPr="005819CE" w:rsidRDefault="002A70C4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2A70C4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D54CE"/>
    <w:rsid w:val="006E5BAA"/>
    <w:rsid w:val="00721CD5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6A30B-10FC-4BE6-BF47-04D86995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288</TotalTime>
  <Pages>6</Pages>
  <Words>1823</Words>
  <Characters>14371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53</cp:revision>
  <cp:lastPrinted>1900-12-31T19:00:00Z</cp:lastPrinted>
  <dcterms:created xsi:type="dcterms:W3CDTF">2020-11-18T05:42:00Z</dcterms:created>
  <dcterms:modified xsi:type="dcterms:W3CDTF">2022-01-17T05:00:00Z</dcterms:modified>
</cp:coreProperties>
</file>